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52F86" w14:textId="5AC5B263" w:rsidR="00BE05A0" w:rsidRPr="00B642A1" w:rsidRDefault="005479FA" w:rsidP="00BE05A0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П</w:t>
      </w:r>
      <w:r w:rsidR="00BE05A0" w:rsidRPr="00B642A1">
        <w:rPr>
          <w:rFonts w:cs="Times New Roman"/>
          <w:b/>
          <w:szCs w:val="28"/>
          <w:lang w:eastAsia="ru-RU"/>
        </w:rPr>
        <w:t>О</w:t>
      </w:r>
      <w:r w:rsidR="00B642A1" w:rsidRPr="00B642A1">
        <w:rPr>
          <w:rFonts w:cs="Times New Roman"/>
          <w:b/>
          <w:szCs w:val="28"/>
          <w:lang w:eastAsia="ru-RU"/>
        </w:rPr>
        <w:t>ЯС</w:t>
      </w:r>
      <w:r w:rsidR="00BE05A0" w:rsidRPr="00B642A1">
        <w:rPr>
          <w:rFonts w:cs="Times New Roman"/>
          <w:b/>
          <w:szCs w:val="28"/>
          <w:lang w:eastAsia="ru-RU"/>
        </w:rPr>
        <w:t xml:space="preserve">НИТЕЛЬНАЯ ЗАПИСКА </w:t>
      </w:r>
    </w:p>
    <w:p w14:paraId="02BCEDE4" w14:textId="77777777" w:rsidR="00BE05A0" w:rsidRPr="00B642A1" w:rsidRDefault="00BE05A0" w:rsidP="00BE05A0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 xml:space="preserve">к проекту постановления Правительства Ярославской области </w:t>
      </w:r>
    </w:p>
    <w:p w14:paraId="52652AFC" w14:textId="378668BD" w:rsidR="00724DE4" w:rsidRPr="00B642A1" w:rsidRDefault="00BE05A0" w:rsidP="00BE05A0">
      <w:pPr>
        <w:tabs>
          <w:tab w:val="left" w:pos="0"/>
        </w:tabs>
        <w:overflowPunct w:val="0"/>
        <w:autoSpaceDE w:val="0"/>
        <w:autoSpaceDN w:val="0"/>
        <w:adjustRightInd w:val="0"/>
        <w:ind w:hanging="426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«О праве заказчике изменить существенные условия государственн</w:t>
      </w:r>
      <w:r w:rsidR="00724DE4" w:rsidRPr="00B642A1">
        <w:rPr>
          <w:rFonts w:cs="Times New Roman"/>
          <w:b/>
          <w:szCs w:val="28"/>
          <w:lang w:eastAsia="ru-RU"/>
        </w:rPr>
        <w:t>ого</w:t>
      </w:r>
      <w:r w:rsidRPr="00B642A1">
        <w:rPr>
          <w:rFonts w:cs="Times New Roman"/>
          <w:b/>
          <w:szCs w:val="28"/>
          <w:lang w:eastAsia="ru-RU"/>
        </w:rPr>
        <w:t xml:space="preserve"> контракт</w:t>
      </w:r>
      <w:r w:rsidR="00724DE4" w:rsidRPr="00B642A1">
        <w:rPr>
          <w:rFonts w:cs="Times New Roman"/>
          <w:b/>
          <w:szCs w:val="28"/>
          <w:lang w:eastAsia="ru-RU"/>
        </w:rPr>
        <w:t>а</w:t>
      </w:r>
      <w:r w:rsidRPr="00B642A1">
        <w:rPr>
          <w:rFonts w:cs="Times New Roman"/>
          <w:b/>
          <w:szCs w:val="28"/>
          <w:lang w:eastAsia="ru-RU"/>
        </w:rPr>
        <w:t xml:space="preserve">»  </w:t>
      </w:r>
    </w:p>
    <w:p w14:paraId="65848FF2" w14:textId="77777777" w:rsidR="00BE05A0" w:rsidRPr="00B642A1" w:rsidRDefault="00BE05A0" w:rsidP="00BE05A0">
      <w:pPr>
        <w:tabs>
          <w:tab w:val="left" w:pos="0"/>
          <w:tab w:val="left" w:pos="2136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</w:p>
    <w:p w14:paraId="29932D14" w14:textId="77777777" w:rsidR="00BE05A0" w:rsidRPr="00B642A1" w:rsidRDefault="00BE05A0" w:rsidP="00BE05A0">
      <w:pPr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 w:cs="Times New Roman"/>
          <w:b/>
          <w:szCs w:val="28"/>
        </w:rPr>
      </w:pPr>
      <w:r w:rsidRPr="00B642A1">
        <w:rPr>
          <w:rFonts w:eastAsia="Calibri" w:cs="Times New Roman"/>
          <w:b/>
          <w:szCs w:val="28"/>
        </w:rPr>
        <w:t>Общая характеристика проекта.</w:t>
      </w:r>
    </w:p>
    <w:p w14:paraId="3B90E2B8" w14:textId="77777777" w:rsidR="00073AA4" w:rsidRDefault="00BE05A0" w:rsidP="003F748F">
      <w:pPr>
        <w:widowControl w:val="0"/>
        <w:jc w:val="both"/>
        <w:rPr>
          <w:rFonts w:cs="Times New Roman"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 xml:space="preserve">Проектом постановления Правительства Ярославской области «О праве заказчика изменить существенные условия государственных контрактов» (далее – проект постановления) предусматривается право государственного заказчика Ярославской области – </w:t>
      </w:r>
      <w:r w:rsidR="00724DE4" w:rsidRPr="00B642A1">
        <w:rPr>
          <w:rFonts w:cs="Times New Roman"/>
          <w:szCs w:val="28"/>
          <w:lang w:eastAsia="ru-RU"/>
        </w:rPr>
        <w:t>м</w:t>
      </w:r>
      <w:r w:rsidR="003813E8" w:rsidRPr="00B642A1">
        <w:rPr>
          <w:rFonts w:cs="Times New Roman"/>
          <w:szCs w:val="28"/>
          <w:lang w:eastAsia="ru-RU"/>
        </w:rPr>
        <w:t>инистерства строительства Ярославской области</w:t>
      </w:r>
      <w:r w:rsidRPr="00B642A1">
        <w:rPr>
          <w:rFonts w:cs="Times New Roman"/>
          <w:szCs w:val="28"/>
          <w:lang w:eastAsia="ru-RU"/>
        </w:rPr>
        <w:t xml:space="preserve"> </w:t>
      </w:r>
      <w:r w:rsidRPr="00AE010C">
        <w:rPr>
          <w:rFonts w:cs="Times New Roman"/>
          <w:szCs w:val="28"/>
          <w:lang w:eastAsia="ru-RU"/>
        </w:rPr>
        <w:t>изменить существенные условия государственн</w:t>
      </w:r>
      <w:r w:rsidR="00073AA4">
        <w:rPr>
          <w:rFonts w:cs="Times New Roman"/>
          <w:szCs w:val="28"/>
          <w:lang w:eastAsia="ru-RU"/>
        </w:rPr>
        <w:t>ых контрактов на покупку жилых помещений (квартир) для детей-сирот.</w:t>
      </w:r>
    </w:p>
    <w:p w14:paraId="44E4C404" w14:textId="0C512D73" w:rsidR="00BE05A0" w:rsidRPr="00B642A1" w:rsidRDefault="00BE05A0" w:rsidP="003F748F">
      <w:pPr>
        <w:widowControl w:val="0"/>
        <w:jc w:val="both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</w:r>
    </w:p>
    <w:p w14:paraId="1740A4BF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2. Основания для издания акта.</w:t>
      </w:r>
    </w:p>
    <w:p w14:paraId="25FCFE51" w14:textId="6199D58F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ab/>
        <w:t xml:space="preserve">Проект постановления разработан в соответствии с Порядком изменений условий контрактов на поставку товаров, выполнение работ, оказание услуг для обеспечения государственных нужд Ярославской области, утвержденным постановлением Правительства области от 24.03.2022 № 191-п, «Об утверждении порядка изменения существенных условий контрактов на поставку товаров, выполнение работ, оказание услуг для обеспечения государственных нужд Ярославской области». </w:t>
      </w:r>
    </w:p>
    <w:p w14:paraId="7190DF96" w14:textId="4FEB6F59" w:rsidR="00073AA4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ab/>
        <w:t xml:space="preserve">Изменения существенных условий государственного контракта были согласованы </w:t>
      </w:r>
      <w:r w:rsidR="00724DE4" w:rsidRPr="00B642A1">
        <w:rPr>
          <w:rFonts w:cs="Times New Roman"/>
          <w:szCs w:val="28"/>
          <w:lang w:eastAsia="ru-RU"/>
        </w:rPr>
        <w:t>к</w:t>
      </w:r>
      <w:r w:rsidRPr="00B642A1">
        <w:rPr>
          <w:rFonts w:cs="Times New Roman"/>
          <w:szCs w:val="28"/>
          <w:lang w:eastAsia="ru-RU"/>
        </w:rPr>
        <w:t xml:space="preserve">омиссией по реализации инвестиционных проектов и поддержке экономики Ярославской области </w:t>
      </w:r>
      <w:bookmarkStart w:id="0" w:name="_GoBack"/>
      <w:bookmarkEnd w:id="0"/>
      <w:r w:rsidR="00073AA4" w:rsidRPr="00073AA4">
        <w:rPr>
          <w:rFonts w:cs="Times New Roman"/>
          <w:szCs w:val="28"/>
          <w:lang w:eastAsia="ru-RU"/>
        </w:rPr>
        <w:t>30.05.2024</w:t>
      </w:r>
      <w:r w:rsidR="00073AA4">
        <w:rPr>
          <w:rFonts w:cs="Times New Roman"/>
          <w:szCs w:val="28"/>
          <w:lang w:eastAsia="ru-RU"/>
        </w:rPr>
        <w:t xml:space="preserve"> (протокол №</w:t>
      </w:r>
      <w:r w:rsidR="00073AA4" w:rsidRPr="00073AA4">
        <w:rPr>
          <w:rFonts w:cs="Times New Roman"/>
          <w:szCs w:val="28"/>
          <w:lang w:eastAsia="ru-RU"/>
        </w:rPr>
        <w:t xml:space="preserve"> 12-2024</w:t>
      </w:r>
      <w:r w:rsidR="00073AA4">
        <w:rPr>
          <w:rFonts w:cs="Times New Roman"/>
          <w:szCs w:val="28"/>
          <w:lang w:eastAsia="ru-RU"/>
        </w:rPr>
        <w:t xml:space="preserve">) и </w:t>
      </w:r>
      <w:r w:rsidR="00073AA4" w:rsidRPr="00073AA4">
        <w:rPr>
          <w:rFonts w:cs="Times New Roman"/>
          <w:szCs w:val="28"/>
          <w:lang w:eastAsia="ru-RU"/>
        </w:rPr>
        <w:t>21.06.2024 (</w:t>
      </w:r>
      <w:r w:rsidR="00073AA4">
        <w:rPr>
          <w:rFonts w:cs="Times New Roman"/>
          <w:szCs w:val="28"/>
          <w:lang w:eastAsia="ru-RU"/>
        </w:rPr>
        <w:t>п</w:t>
      </w:r>
      <w:r w:rsidR="00073AA4" w:rsidRPr="00073AA4">
        <w:rPr>
          <w:rFonts w:cs="Times New Roman"/>
          <w:szCs w:val="28"/>
          <w:lang w:eastAsia="ru-RU"/>
        </w:rPr>
        <w:t>ротокол № 15-2024).</w:t>
      </w:r>
    </w:p>
    <w:p w14:paraId="04282B4A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43D1712C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3. Возможные последствия принятия правового акта.</w:t>
      </w:r>
    </w:p>
    <w:p w14:paraId="54EF7588" w14:textId="14115B20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  <w:t>Принятие настоящего проекта постановления не повлечет негативных социальных, экономических, политических и иных последствий.</w:t>
      </w:r>
    </w:p>
    <w:p w14:paraId="78E198AA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017CC65D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i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4. Оценка соответствия проекта правового акта федеральному и</w:t>
      </w:r>
      <w:r w:rsidRPr="00B642A1">
        <w:rPr>
          <w:rFonts w:cs="Times New Roman"/>
          <w:szCs w:val="28"/>
          <w:lang w:eastAsia="ru-RU"/>
        </w:rPr>
        <w:t xml:space="preserve"> </w:t>
      </w:r>
      <w:r w:rsidRPr="00B642A1">
        <w:rPr>
          <w:rFonts w:cs="Times New Roman"/>
          <w:b/>
          <w:szCs w:val="28"/>
          <w:lang w:eastAsia="ru-RU"/>
        </w:rPr>
        <w:t>региональному законодательству.</w:t>
      </w:r>
    </w:p>
    <w:p w14:paraId="2AD29D1A" w14:textId="1966480C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  <w:t>Проект постановления соответствует федеральному и областному законодательству. Принятие проекта постановления не потребует внесения</w:t>
      </w:r>
      <w:r w:rsidR="00C83BEC">
        <w:rPr>
          <w:rFonts w:cs="Times New Roman"/>
          <w:color w:val="000000"/>
          <w:szCs w:val="28"/>
          <w:lang w:eastAsia="ru-RU"/>
        </w:rPr>
        <w:t xml:space="preserve"> изменений</w:t>
      </w:r>
      <w:r w:rsidRPr="00B642A1">
        <w:rPr>
          <w:rFonts w:cs="Times New Roman"/>
          <w:color w:val="000000"/>
          <w:szCs w:val="28"/>
          <w:lang w:eastAsia="ru-RU"/>
        </w:rPr>
        <w:t xml:space="preserve"> в действующие нормативные правовые акты Губернатора и Правительства области.</w:t>
      </w:r>
    </w:p>
    <w:p w14:paraId="0904A3F3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6CE1B494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i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5. Финансово-экономическое обоснование проекта правового акта.</w:t>
      </w:r>
    </w:p>
    <w:p w14:paraId="497C86E8" w14:textId="111B46A1" w:rsidR="00B642A1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</w:r>
      <w:r w:rsidR="003F748F" w:rsidRPr="003F748F">
        <w:rPr>
          <w:rFonts w:cs="Times New Roman"/>
          <w:color w:val="000000"/>
          <w:szCs w:val="28"/>
          <w:lang w:eastAsia="ru-RU"/>
        </w:rPr>
        <w:t xml:space="preserve">Принятие проекта постановления не потребует дополнительного финансирования из областного и федерального бюджетов. </w:t>
      </w:r>
      <w:r w:rsidR="003F748F">
        <w:rPr>
          <w:rFonts w:cs="Times New Roman"/>
          <w:color w:val="000000"/>
          <w:szCs w:val="28"/>
          <w:lang w:eastAsia="ru-RU"/>
        </w:rPr>
        <w:t xml:space="preserve">Оплата государственного контракта </w:t>
      </w:r>
      <w:r w:rsidRPr="00B642A1">
        <w:rPr>
          <w:rFonts w:cs="Times New Roman"/>
          <w:color w:val="000000"/>
          <w:szCs w:val="28"/>
          <w:lang w:eastAsia="ru-RU"/>
        </w:rPr>
        <w:t>будет произведен</w:t>
      </w:r>
      <w:r w:rsidR="003F748F">
        <w:rPr>
          <w:rFonts w:cs="Times New Roman"/>
          <w:color w:val="000000"/>
          <w:szCs w:val="28"/>
          <w:lang w:eastAsia="ru-RU"/>
        </w:rPr>
        <w:t>а</w:t>
      </w:r>
      <w:r w:rsidRPr="00B642A1">
        <w:rPr>
          <w:rFonts w:cs="Times New Roman"/>
          <w:color w:val="000000"/>
          <w:szCs w:val="28"/>
          <w:lang w:eastAsia="ru-RU"/>
        </w:rPr>
        <w:t xml:space="preserve"> за счет бюджетных ассигнований, предусмотренных на </w:t>
      </w:r>
      <w:r w:rsidR="00B642A1" w:rsidRPr="00B642A1">
        <w:rPr>
          <w:rFonts w:cs="Times New Roman"/>
          <w:color w:val="000000"/>
          <w:szCs w:val="28"/>
          <w:lang w:eastAsia="ru-RU"/>
        </w:rPr>
        <w:t xml:space="preserve">приобретение жилых помещений для детей-сирот, в том числе </w:t>
      </w:r>
      <w:r w:rsidR="00B642A1" w:rsidRPr="00B642A1">
        <w:rPr>
          <w:rFonts w:cs="Times New Roman"/>
          <w:szCs w:val="28"/>
          <w:lang w:eastAsia="ru-RU"/>
        </w:rPr>
        <w:t xml:space="preserve">в соответствии с Соглашением о предоставлении субсидии из федерального бюджета бюджету субъекта Российской Федерации от 26.12.2023 № 069-09-2024-368, заключенным между Министерством </w:t>
      </w:r>
      <w:r w:rsidR="00B642A1" w:rsidRPr="00B642A1">
        <w:rPr>
          <w:rFonts w:cs="Times New Roman"/>
          <w:szCs w:val="28"/>
          <w:lang w:eastAsia="ru-RU"/>
        </w:rPr>
        <w:lastRenderedPageBreak/>
        <w:t>строительства Российской Федерации и Правительством Ярославской области.</w:t>
      </w:r>
    </w:p>
    <w:p w14:paraId="65C2E7D6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</w:p>
    <w:p w14:paraId="16D22636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6. Информация о проведении оценки регулирующего воздействия и ее результатах.</w:t>
      </w:r>
    </w:p>
    <w:p w14:paraId="1F202C75" w14:textId="77777777" w:rsidR="00B642A1" w:rsidRDefault="00BE05A0" w:rsidP="00B642A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Проведения оценки регулирующего воздействия проекта постановления не требуется, т.к. он не создает дополнительных прав и обязанностей для участников инвестиционных процессов.</w:t>
      </w:r>
      <w:r w:rsidR="00B642A1" w:rsidRPr="00B642A1">
        <w:rPr>
          <w:rFonts w:cs="Times New Roman"/>
          <w:color w:val="000000"/>
          <w:szCs w:val="28"/>
          <w:lang w:eastAsia="ru-RU"/>
        </w:rPr>
        <w:t xml:space="preserve"> </w:t>
      </w:r>
    </w:p>
    <w:p w14:paraId="61B34E87" w14:textId="6E40825F" w:rsidR="00724DE4" w:rsidRPr="00B642A1" w:rsidRDefault="00724DE4" w:rsidP="00B642A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Проект постановления размещен в целях проведения антикоррупционной экспертизы</w:t>
      </w:r>
      <w:r w:rsidR="00315507" w:rsidRPr="00B642A1">
        <w:rPr>
          <w:rFonts w:cs="Times New Roman"/>
          <w:color w:val="000000"/>
          <w:szCs w:val="28"/>
          <w:lang w:eastAsia="ru-RU"/>
        </w:rPr>
        <w:t xml:space="preserve"> НПА</w:t>
      </w:r>
      <w:r w:rsidRPr="00B642A1">
        <w:rPr>
          <w:rFonts w:cs="Times New Roman"/>
          <w:color w:val="000000"/>
          <w:szCs w:val="28"/>
          <w:lang w:eastAsia="ru-RU"/>
        </w:rPr>
        <w:t xml:space="preserve"> на </w:t>
      </w:r>
      <w:r w:rsidRPr="00AE010C">
        <w:rPr>
          <w:rFonts w:cs="Times New Roman"/>
          <w:color w:val="000000"/>
          <w:szCs w:val="28"/>
          <w:lang w:eastAsia="ru-RU"/>
        </w:rPr>
        <w:t xml:space="preserve">срок с </w:t>
      </w:r>
      <w:r w:rsidR="00073AA4">
        <w:rPr>
          <w:rFonts w:cs="Times New Roman"/>
          <w:color w:val="000000"/>
          <w:szCs w:val="28"/>
          <w:lang w:eastAsia="ru-RU"/>
        </w:rPr>
        <w:t>01.</w:t>
      </w:r>
      <w:r w:rsidR="003F748F" w:rsidRPr="00AE010C">
        <w:rPr>
          <w:rFonts w:cs="Times New Roman"/>
          <w:color w:val="000000"/>
          <w:szCs w:val="28"/>
          <w:lang w:eastAsia="ru-RU"/>
        </w:rPr>
        <w:t>0</w:t>
      </w:r>
      <w:r w:rsidR="00073AA4">
        <w:rPr>
          <w:rFonts w:cs="Times New Roman"/>
          <w:color w:val="000000"/>
          <w:szCs w:val="28"/>
          <w:lang w:eastAsia="ru-RU"/>
        </w:rPr>
        <w:t>7</w:t>
      </w:r>
      <w:r w:rsidR="003F748F" w:rsidRPr="00AE010C">
        <w:rPr>
          <w:rFonts w:cs="Times New Roman"/>
          <w:color w:val="000000"/>
          <w:szCs w:val="28"/>
          <w:lang w:eastAsia="ru-RU"/>
        </w:rPr>
        <w:t>.</w:t>
      </w:r>
      <w:r w:rsidRPr="00AE010C">
        <w:rPr>
          <w:rFonts w:cs="Times New Roman"/>
          <w:color w:val="000000"/>
          <w:szCs w:val="28"/>
          <w:lang w:eastAsia="ru-RU"/>
        </w:rPr>
        <w:t xml:space="preserve">2024 по </w:t>
      </w:r>
      <w:r w:rsidR="006F7F36">
        <w:rPr>
          <w:rFonts w:cs="Times New Roman"/>
          <w:color w:val="000000"/>
          <w:szCs w:val="28"/>
          <w:lang w:eastAsia="ru-RU"/>
        </w:rPr>
        <w:t>0</w:t>
      </w:r>
      <w:r w:rsidR="00073AA4">
        <w:rPr>
          <w:rFonts w:cs="Times New Roman"/>
          <w:color w:val="000000"/>
          <w:szCs w:val="28"/>
          <w:lang w:eastAsia="ru-RU"/>
        </w:rPr>
        <w:t>7</w:t>
      </w:r>
      <w:r w:rsidR="006F7F36">
        <w:rPr>
          <w:rFonts w:cs="Times New Roman"/>
          <w:color w:val="000000"/>
          <w:szCs w:val="28"/>
          <w:lang w:eastAsia="ru-RU"/>
        </w:rPr>
        <w:t>.07</w:t>
      </w:r>
      <w:r w:rsidR="003F748F" w:rsidRPr="00AE010C">
        <w:rPr>
          <w:rFonts w:cs="Times New Roman"/>
          <w:color w:val="000000"/>
          <w:szCs w:val="28"/>
          <w:lang w:eastAsia="ru-RU"/>
        </w:rPr>
        <w:t>.</w:t>
      </w:r>
      <w:r w:rsidRPr="00AE010C">
        <w:rPr>
          <w:rFonts w:cs="Times New Roman"/>
          <w:color w:val="000000"/>
          <w:szCs w:val="28"/>
          <w:lang w:eastAsia="ru-RU"/>
        </w:rPr>
        <w:t>2024.</w:t>
      </w:r>
    </w:p>
    <w:p w14:paraId="724CA535" w14:textId="77777777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4CC35A71" w14:textId="77777777" w:rsidR="009237F2" w:rsidRDefault="009237F2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7B78DFF1" w14:textId="2ABA6BB9" w:rsidR="00BE05A0" w:rsidRPr="00B642A1" w:rsidRDefault="006D550F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Министр строительства</w:t>
      </w:r>
      <w:r w:rsidR="00BE05A0" w:rsidRPr="00B642A1">
        <w:rPr>
          <w:rFonts w:cs="Times New Roman"/>
          <w:color w:val="000000"/>
          <w:szCs w:val="28"/>
          <w:lang w:eastAsia="ru-RU"/>
        </w:rPr>
        <w:tab/>
      </w:r>
      <w:r w:rsidR="00B642A1">
        <w:rPr>
          <w:rFonts w:cs="Times New Roman"/>
          <w:color w:val="000000"/>
          <w:szCs w:val="28"/>
          <w:lang w:eastAsia="ru-RU"/>
        </w:rPr>
        <w:t xml:space="preserve"> </w:t>
      </w:r>
      <w:r w:rsidR="00BE05A0" w:rsidRPr="00B642A1">
        <w:rPr>
          <w:rFonts w:cs="Times New Roman"/>
          <w:color w:val="000000"/>
          <w:szCs w:val="28"/>
          <w:lang w:eastAsia="ru-RU"/>
        </w:rPr>
        <w:tab/>
      </w:r>
      <w:r w:rsidR="00BE05A0" w:rsidRPr="00B642A1">
        <w:rPr>
          <w:rFonts w:cs="Times New Roman"/>
          <w:color w:val="000000"/>
          <w:szCs w:val="28"/>
          <w:lang w:eastAsia="ru-RU"/>
        </w:rPr>
        <w:tab/>
        <w:t xml:space="preserve"> </w:t>
      </w:r>
      <w:r w:rsidR="00BE05A0" w:rsidRPr="00B642A1">
        <w:rPr>
          <w:rFonts w:cs="Times New Roman"/>
          <w:color w:val="000000"/>
          <w:szCs w:val="28"/>
          <w:lang w:eastAsia="ru-RU"/>
        </w:rPr>
        <w:tab/>
        <w:t xml:space="preserve">          </w:t>
      </w:r>
      <w:r w:rsidRPr="00B642A1">
        <w:rPr>
          <w:rFonts w:cs="Times New Roman"/>
          <w:color w:val="000000"/>
          <w:szCs w:val="28"/>
          <w:lang w:eastAsia="ru-RU"/>
        </w:rPr>
        <w:t xml:space="preserve">        </w:t>
      </w:r>
      <w:r w:rsidR="009237F2">
        <w:rPr>
          <w:rFonts w:cs="Times New Roman"/>
          <w:color w:val="000000"/>
          <w:szCs w:val="28"/>
          <w:lang w:eastAsia="ru-RU"/>
        </w:rPr>
        <w:t xml:space="preserve">   </w:t>
      </w:r>
      <w:r w:rsidRPr="00B642A1">
        <w:rPr>
          <w:rFonts w:cs="Times New Roman"/>
          <w:color w:val="000000"/>
          <w:szCs w:val="28"/>
          <w:lang w:eastAsia="ru-RU"/>
        </w:rPr>
        <w:t xml:space="preserve">       А.С. </w:t>
      </w:r>
      <w:proofErr w:type="spellStart"/>
      <w:r w:rsidRPr="00B642A1">
        <w:rPr>
          <w:rFonts w:cs="Times New Roman"/>
          <w:color w:val="000000"/>
          <w:szCs w:val="28"/>
          <w:lang w:eastAsia="ru-RU"/>
        </w:rPr>
        <w:t>Баланцев</w:t>
      </w:r>
      <w:proofErr w:type="spellEnd"/>
    </w:p>
    <w:p w14:paraId="636CAF65" w14:textId="77777777" w:rsidR="00B642A1" w:rsidRDefault="00B642A1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673417B0" w14:textId="5D962094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 xml:space="preserve">Начальник отдела правового </w:t>
      </w:r>
    </w:p>
    <w:p w14:paraId="547D98F9" w14:textId="63EE21C5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szCs w:val="28"/>
        </w:rPr>
      </w:pPr>
      <w:r w:rsidRPr="00B642A1">
        <w:rPr>
          <w:rFonts w:cs="Times New Roman"/>
          <w:color w:val="000000"/>
          <w:szCs w:val="28"/>
          <w:lang w:eastAsia="ru-RU"/>
        </w:rPr>
        <w:t xml:space="preserve">обеспечения </w:t>
      </w:r>
      <w:r w:rsidR="006D550F" w:rsidRPr="00B642A1">
        <w:rPr>
          <w:rFonts w:cs="Times New Roman"/>
          <w:color w:val="000000"/>
          <w:szCs w:val="28"/>
          <w:lang w:eastAsia="ru-RU"/>
        </w:rPr>
        <w:t>министерства</w:t>
      </w:r>
      <w:r w:rsidRPr="00B642A1">
        <w:rPr>
          <w:rFonts w:cs="Times New Roman"/>
          <w:color w:val="000000"/>
          <w:szCs w:val="28"/>
          <w:lang w:eastAsia="ru-RU"/>
        </w:rPr>
        <w:tab/>
      </w:r>
      <w:r w:rsidRPr="00B642A1">
        <w:rPr>
          <w:rFonts w:cs="Times New Roman"/>
          <w:color w:val="000000"/>
          <w:szCs w:val="28"/>
          <w:lang w:eastAsia="ru-RU"/>
        </w:rPr>
        <w:tab/>
      </w:r>
      <w:r w:rsidR="00B642A1">
        <w:rPr>
          <w:rFonts w:cs="Times New Roman"/>
          <w:color w:val="000000"/>
          <w:szCs w:val="28"/>
          <w:lang w:eastAsia="ru-RU"/>
        </w:rPr>
        <w:t xml:space="preserve"> </w:t>
      </w:r>
      <w:r w:rsidRPr="00B642A1">
        <w:rPr>
          <w:rFonts w:cs="Times New Roman"/>
          <w:color w:val="000000"/>
          <w:szCs w:val="28"/>
          <w:lang w:eastAsia="ru-RU"/>
        </w:rPr>
        <w:t xml:space="preserve">                  </w:t>
      </w:r>
      <w:r w:rsidR="006D550F" w:rsidRPr="00B642A1">
        <w:rPr>
          <w:rFonts w:cs="Times New Roman"/>
          <w:color w:val="000000"/>
          <w:szCs w:val="28"/>
          <w:lang w:eastAsia="ru-RU"/>
        </w:rPr>
        <w:t xml:space="preserve">                              Н.Е. Иванова</w:t>
      </w:r>
    </w:p>
    <w:sectPr w:rsidR="00BE05A0" w:rsidRPr="00B642A1" w:rsidSect="00B642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426" w:right="566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39410" w14:textId="77777777" w:rsidR="000E49C4" w:rsidRDefault="000E49C4" w:rsidP="00CF5840">
      <w:r>
        <w:separator/>
      </w:r>
    </w:p>
  </w:endnote>
  <w:endnote w:type="continuationSeparator" w:id="0">
    <w:p w14:paraId="344D6778" w14:textId="77777777" w:rsidR="000E49C4" w:rsidRDefault="000E49C4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74EDB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92F15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54C7A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796D1" w14:textId="77777777" w:rsidR="000E49C4" w:rsidRDefault="000E49C4" w:rsidP="00CF5840">
      <w:r>
        <w:separator/>
      </w:r>
    </w:p>
  </w:footnote>
  <w:footnote w:type="continuationSeparator" w:id="0">
    <w:p w14:paraId="574B79D4" w14:textId="77777777" w:rsidR="000E49C4" w:rsidRDefault="000E49C4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C9CA0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5388C" w14:textId="2151886D" w:rsidR="0047656E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073AA4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DDBCF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42131"/>
    <w:multiLevelType w:val="hybridMultilevel"/>
    <w:tmpl w:val="D9E0E158"/>
    <w:lvl w:ilvl="0" w:tplc="6FBAAC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73AA4"/>
    <w:rsid w:val="0009293F"/>
    <w:rsid w:val="000A45ED"/>
    <w:rsid w:val="000E49C4"/>
    <w:rsid w:val="000F79C6"/>
    <w:rsid w:val="00126505"/>
    <w:rsid w:val="001347C5"/>
    <w:rsid w:val="001707B3"/>
    <w:rsid w:val="001B6AAD"/>
    <w:rsid w:val="001C78DA"/>
    <w:rsid w:val="00214DD8"/>
    <w:rsid w:val="002306C4"/>
    <w:rsid w:val="00260038"/>
    <w:rsid w:val="002B4617"/>
    <w:rsid w:val="002C0B1F"/>
    <w:rsid w:val="002F1E63"/>
    <w:rsid w:val="002F30DD"/>
    <w:rsid w:val="002F6DDE"/>
    <w:rsid w:val="00301BAD"/>
    <w:rsid w:val="00305F1F"/>
    <w:rsid w:val="00315507"/>
    <w:rsid w:val="003246AA"/>
    <w:rsid w:val="0033114E"/>
    <w:rsid w:val="003528AA"/>
    <w:rsid w:val="003656CE"/>
    <w:rsid w:val="00377599"/>
    <w:rsid w:val="00381164"/>
    <w:rsid w:val="003813E8"/>
    <w:rsid w:val="003A2DCC"/>
    <w:rsid w:val="003D1E8D"/>
    <w:rsid w:val="003F43C8"/>
    <w:rsid w:val="003F65E2"/>
    <w:rsid w:val="003F73D0"/>
    <w:rsid w:val="003F748F"/>
    <w:rsid w:val="0040656C"/>
    <w:rsid w:val="00457C4C"/>
    <w:rsid w:val="00470773"/>
    <w:rsid w:val="0047656E"/>
    <w:rsid w:val="0047728C"/>
    <w:rsid w:val="00487DAB"/>
    <w:rsid w:val="00490C71"/>
    <w:rsid w:val="004B7AF1"/>
    <w:rsid w:val="004F0106"/>
    <w:rsid w:val="004F393F"/>
    <w:rsid w:val="00506E81"/>
    <w:rsid w:val="00547508"/>
    <w:rsid w:val="005479FA"/>
    <w:rsid w:val="00570FBB"/>
    <w:rsid w:val="005862FB"/>
    <w:rsid w:val="005D0750"/>
    <w:rsid w:val="005D4AE9"/>
    <w:rsid w:val="005D50E2"/>
    <w:rsid w:val="005E4262"/>
    <w:rsid w:val="005F2543"/>
    <w:rsid w:val="00604698"/>
    <w:rsid w:val="006157BF"/>
    <w:rsid w:val="00615BAD"/>
    <w:rsid w:val="00631ABE"/>
    <w:rsid w:val="00681496"/>
    <w:rsid w:val="006B31FA"/>
    <w:rsid w:val="006D550F"/>
    <w:rsid w:val="006E5548"/>
    <w:rsid w:val="006F7F36"/>
    <w:rsid w:val="00724DE4"/>
    <w:rsid w:val="00727654"/>
    <w:rsid w:val="007341B3"/>
    <w:rsid w:val="00737E26"/>
    <w:rsid w:val="007765B9"/>
    <w:rsid w:val="00796C37"/>
    <w:rsid w:val="00810833"/>
    <w:rsid w:val="008630D4"/>
    <w:rsid w:val="008C1CB8"/>
    <w:rsid w:val="008C5C70"/>
    <w:rsid w:val="009237F2"/>
    <w:rsid w:val="009A2D12"/>
    <w:rsid w:val="00A477F4"/>
    <w:rsid w:val="00A83D83"/>
    <w:rsid w:val="00AA58DA"/>
    <w:rsid w:val="00AE010C"/>
    <w:rsid w:val="00AF1F0B"/>
    <w:rsid w:val="00B41FCA"/>
    <w:rsid w:val="00B55589"/>
    <w:rsid w:val="00B642A1"/>
    <w:rsid w:val="00B75ECE"/>
    <w:rsid w:val="00B817E2"/>
    <w:rsid w:val="00B90652"/>
    <w:rsid w:val="00BB1812"/>
    <w:rsid w:val="00BB38FE"/>
    <w:rsid w:val="00BD3826"/>
    <w:rsid w:val="00BE05A0"/>
    <w:rsid w:val="00BE7C98"/>
    <w:rsid w:val="00C01DDE"/>
    <w:rsid w:val="00C208D9"/>
    <w:rsid w:val="00C4062D"/>
    <w:rsid w:val="00C445BA"/>
    <w:rsid w:val="00C460D5"/>
    <w:rsid w:val="00C83BEC"/>
    <w:rsid w:val="00CC2338"/>
    <w:rsid w:val="00CE64D6"/>
    <w:rsid w:val="00CF5840"/>
    <w:rsid w:val="00D00EFB"/>
    <w:rsid w:val="00D06430"/>
    <w:rsid w:val="00D355FB"/>
    <w:rsid w:val="00D438D5"/>
    <w:rsid w:val="00D93F0C"/>
    <w:rsid w:val="00E1407E"/>
    <w:rsid w:val="00E767DA"/>
    <w:rsid w:val="00EF10A2"/>
    <w:rsid w:val="00EF2D36"/>
    <w:rsid w:val="00EF59CA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5721E5"/>
  <w15:docId w15:val="{FB0B5CC1-5ACA-408D-830F-580C4F2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D50E2"/>
    <w:rPr>
      <w:color w:val="0000FF"/>
      <w:u w:val="single"/>
    </w:rPr>
  </w:style>
  <w:style w:type="character" w:customStyle="1" w:styleId="fontstyle01">
    <w:name w:val="fontstyle01"/>
    <w:basedOn w:val="a0"/>
    <w:rsid w:val="003813E8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83BE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3BE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35</_x041e__x0440__x0433__x0430__x043d__x0020__x041e__x0418__x0412_>
    <DocDate xmlns="f07adec3-9edc-4ba9-a947-c557adee0635">2022-11-07T21:00:00+00:00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523532-C59C-4CCE-9A56-1739743CC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380f5408-d454-4a1b-a6ac-2bc4bb997900"/>
    <ds:schemaRef ds:uri="f07adec3-9edc-4ba9-a947-c557adee063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385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Иванова Наталья Евгеньевна</cp:lastModifiedBy>
  <cp:revision>12</cp:revision>
  <cp:lastPrinted>2024-06-10T08:33:00Z</cp:lastPrinted>
  <dcterms:created xsi:type="dcterms:W3CDTF">2024-05-21T09:46:00Z</dcterms:created>
  <dcterms:modified xsi:type="dcterms:W3CDTF">2024-06-28T13:08:00Z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праве заказчика изменить существенные условия государственных контрактов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